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6FC1" w:rsidRPr="00D86DE8" w:rsidRDefault="00FE6FC1" w:rsidP="0021099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86DE8">
        <w:rPr>
          <w:sz w:val="28"/>
          <w:szCs w:val="28"/>
        </w:rPr>
        <w:t>Додаток</w:t>
      </w:r>
    </w:p>
    <w:p w:rsidR="00FE6FC1" w:rsidRPr="00D86DE8" w:rsidRDefault="00FE6FC1" w:rsidP="0021099A">
      <w:pPr>
        <w:rPr>
          <w:sz w:val="28"/>
          <w:szCs w:val="28"/>
        </w:rPr>
      </w:pP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  <w:t>до рішення міської ради</w:t>
      </w:r>
    </w:p>
    <w:p w:rsidR="00FE6FC1" w:rsidRPr="008D3725" w:rsidRDefault="00FE6FC1" w:rsidP="0021099A">
      <w:pPr>
        <w:rPr>
          <w:sz w:val="28"/>
          <w:szCs w:val="28"/>
          <w:lang w:val="en-US"/>
        </w:rPr>
      </w:pP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</w:r>
      <w:r w:rsidRPr="00D86DE8">
        <w:rPr>
          <w:sz w:val="28"/>
          <w:szCs w:val="28"/>
        </w:rPr>
        <w:tab/>
        <w:t xml:space="preserve">від </w:t>
      </w:r>
      <w:r>
        <w:rPr>
          <w:sz w:val="28"/>
          <w:szCs w:val="28"/>
        </w:rPr>
        <w:t>________2022 р.</w:t>
      </w:r>
      <w:r w:rsidRPr="00D86DE8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</w:t>
      </w:r>
    </w:p>
    <w:p w:rsidR="00FE6FC1" w:rsidRDefault="00FE6FC1" w:rsidP="0002506D">
      <w:pPr>
        <w:pStyle w:val="a6"/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E6FC1" w:rsidRDefault="00FE6FC1" w:rsidP="0002506D">
      <w:pPr>
        <w:pStyle w:val="a6"/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E6FC1" w:rsidRPr="0021099A" w:rsidRDefault="00FE6FC1" w:rsidP="0002506D">
      <w:pPr>
        <w:tabs>
          <w:tab w:val="left" w:pos="3855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ПЕРЕЛІК</w:t>
      </w:r>
    </w:p>
    <w:p w:rsidR="00FE6FC1" w:rsidRDefault="00FE6FC1" w:rsidP="0002506D">
      <w:pPr>
        <w:tabs>
          <w:tab w:val="left" w:pos="38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назв вулиць та провулків </w:t>
      </w:r>
      <w:r w:rsidRPr="00FD3F89">
        <w:rPr>
          <w:b/>
          <w:sz w:val="28"/>
          <w:szCs w:val="28"/>
        </w:rPr>
        <w:t>м. Павлограда</w:t>
      </w:r>
      <w:r>
        <w:rPr>
          <w:b/>
          <w:sz w:val="28"/>
          <w:szCs w:val="28"/>
        </w:rPr>
        <w:t>, які змінюються</w:t>
      </w:r>
    </w:p>
    <w:p w:rsidR="00FE6FC1" w:rsidRDefault="00FE6FC1" w:rsidP="0002506D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FE6FC1" w:rsidRPr="008B36C9" w:rsidRDefault="00FE6FC1" w:rsidP="0002506D">
      <w:pPr>
        <w:tabs>
          <w:tab w:val="left" w:pos="3855"/>
        </w:tabs>
        <w:jc w:val="center"/>
        <w:rPr>
          <w:b/>
          <w:sz w:val="12"/>
          <w:szCs w:val="1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966"/>
        <w:gridCol w:w="4536"/>
      </w:tblGrid>
      <w:tr w:rsidR="00FE6FC1" w:rsidRPr="00044DC6" w:rsidTr="001A4056">
        <w:tc>
          <w:tcPr>
            <w:tcW w:w="570" w:type="dxa"/>
          </w:tcPr>
          <w:p w:rsidR="00FE6FC1" w:rsidRPr="00044DC6" w:rsidRDefault="00FE6FC1" w:rsidP="0002506D">
            <w:pPr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№ з/п</w:t>
            </w:r>
          </w:p>
        </w:tc>
        <w:tc>
          <w:tcPr>
            <w:tcW w:w="3966" w:type="dxa"/>
          </w:tcPr>
          <w:p w:rsidR="00FE6FC1" w:rsidRPr="0021099A" w:rsidRDefault="00FE6FC1" w:rsidP="00044DC6">
            <w:pPr>
              <w:jc w:val="center"/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 xml:space="preserve">Існуюча назва </w:t>
            </w:r>
          </w:p>
        </w:tc>
        <w:tc>
          <w:tcPr>
            <w:tcW w:w="4536" w:type="dxa"/>
          </w:tcPr>
          <w:p w:rsidR="00FE6FC1" w:rsidRPr="0021099A" w:rsidRDefault="00FE6FC1" w:rsidP="0021099A">
            <w:pPr>
              <w:rPr>
                <w:sz w:val="28"/>
                <w:szCs w:val="28"/>
              </w:rPr>
            </w:pPr>
            <w:r w:rsidRPr="0021099A">
              <w:rPr>
                <w:bCs/>
                <w:sz w:val="28"/>
                <w:szCs w:val="28"/>
              </w:rPr>
              <w:t>Нова назва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1</w:t>
            </w:r>
          </w:p>
        </w:tc>
        <w:tc>
          <w:tcPr>
            <w:tcW w:w="3966" w:type="dxa"/>
          </w:tcPr>
          <w:p w:rsidR="00FE6FC1" w:rsidRPr="0021099A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 Балашовська</w:t>
            </w:r>
          </w:p>
        </w:tc>
        <w:tc>
          <w:tcPr>
            <w:tcW w:w="4536" w:type="dxa"/>
          </w:tcPr>
          <w:p w:rsidR="00FE6FC1" w:rsidRPr="0063770D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Волонтерів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2</w:t>
            </w:r>
          </w:p>
        </w:tc>
        <w:tc>
          <w:tcPr>
            <w:tcW w:w="3966" w:type="dxa"/>
          </w:tcPr>
          <w:p w:rsidR="00FE6FC1" w:rsidRPr="0021099A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 Будинського</w:t>
            </w:r>
          </w:p>
        </w:tc>
        <w:tc>
          <w:tcPr>
            <w:tcW w:w="4536" w:type="dxa"/>
          </w:tcPr>
          <w:p w:rsidR="00FE6FC1" w:rsidRPr="0063770D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44DC6">
              <w:rPr>
                <w:sz w:val="28"/>
                <w:szCs w:val="28"/>
              </w:rPr>
              <w:t>Історична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3</w:t>
            </w:r>
          </w:p>
        </w:tc>
        <w:tc>
          <w:tcPr>
            <w:tcW w:w="3966" w:type="dxa"/>
          </w:tcPr>
          <w:p w:rsidR="00FE6FC1" w:rsidRPr="0021099A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 Ватутіна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Радісна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4</w:t>
            </w:r>
          </w:p>
        </w:tc>
        <w:tc>
          <w:tcPr>
            <w:tcW w:w="3966" w:type="dxa"/>
          </w:tcPr>
          <w:p w:rsidR="00FE6FC1" w:rsidRPr="0021099A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 Гагаріна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Леоніда Каденюка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5</w:t>
            </w:r>
          </w:p>
        </w:tc>
        <w:tc>
          <w:tcPr>
            <w:tcW w:w="3966" w:type="dxa"/>
          </w:tcPr>
          <w:p w:rsidR="00FE6FC1" w:rsidRPr="0021099A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 Гастело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Врожайна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6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Герцена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Ярослава Мудрого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7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 Глінки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Музична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8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Горького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Незалежності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9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 Грибоєдова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044DC6">
              <w:rPr>
                <w:sz w:val="28"/>
                <w:szCs w:val="28"/>
              </w:rPr>
              <w:t xml:space="preserve"> Богдана Ступки</w:t>
            </w:r>
          </w:p>
        </w:tc>
      </w:tr>
      <w:tr w:rsidR="00FE6FC1" w:rsidRPr="00044DC6" w:rsidTr="001A4056">
        <w:trPr>
          <w:trHeight w:val="77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10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 Добролюбова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Євгена Панченка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11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Достоєвського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DD02FD">
              <w:rPr>
                <w:sz w:val="28"/>
                <w:szCs w:val="28"/>
              </w:rPr>
              <w:t xml:space="preserve"> Віталія Шкуренка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12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Карбишева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Мужності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13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Комарова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Європейська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 w:rsidRPr="00044DC6">
              <w:rPr>
                <w:sz w:val="28"/>
                <w:szCs w:val="28"/>
              </w:rPr>
              <w:t>14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Крилова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Героїв Рятувальників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Лермонтова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Казкова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Ломоносова</w:t>
            </w:r>
          </w:p>
        </w:tc>
        <w:tc>
          <w:tcPr>
            <w:tcW w:w="4536" w:type="dxa"/>
          </w:tcPr>
          <w:p w:rsidR="00FE6FC1" w:rsidRPr="00527403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Лазурна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Лютикова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Добровольців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Малиновського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Шкільна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Матросова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Мальовнича</w:t>
            </w:r>
          </w:p>
        </w:tc>
      </w:tr>
      <w:tr w:rsidR="00FE6FC1" w:rsidRPr="00044DC6" w:rsidTr="001A4056">
        <w:trPr>
          <w:trHeight w:val="63"/>
        </w:trPr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Маяковського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Варшавська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  <w:lang w:val="en-US"/>
              </w:rPr>
            </w:pPr>
            <w:r w:rsidRPr="00CF14A2">
              <w:rPr>
                <w:sz w:val="28"/>
                <w:szCs w:val="28"/>
              </w:rPr>
              <w:t>вулиця Мєнделєєва</w:t>
            </w:r>
          </w:p>
        </w:tc>
        <w:tc>
          <w:tcPr>
            <w:tcW w:w="4536" w:type="dxa"/>
          </w:tcPr>
          <w:p w:rsidR="00FE6FC1" w:rsidRPr="0051225E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Світанкова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Мічуріна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Ліни Костенко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Можайського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Василя Каразіна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Некрасова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Соняшникова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 w:rsidRPr="00CF14A2">
              <w:rPr>
                <w:sz w:val="28"/>
                <w:szCs w:val="28"/>
              </w:rPr>
              <w:t xml:space="preserve"> Новоросійська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Відродження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Осьмухіна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Шахтарської доблесті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Павлова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Олександра Богомольця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Плеханова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Миколи Амосова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Попова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Смерекова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Пугачова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Пилипа Орлика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Пушкіна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Василя Симоненка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Разіна</w:t>
            </w:r>
          </w:p>
        </w:tc>
        <w:tc>
          <w:tcPr>
            <w:tcW w:w="4536" w:type="dxa"/>
          </w:tcPr>
          <w:p w:rsidR="00FE6FC1" w:rsidRPr="003752E9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Миколи Леонтовича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Свєтлова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Панаса Мирного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Сташкова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Дмитра Бочарникова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Суворова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Спаська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Талаліхіна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Хуторська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966" w:type="dxa"/>
          </w:tcPr>
          <w:p w:rsidR="00FE6FC1" w:rsidRPr="00CF14A2" w:rsidRDefault="00FE6FC1" w:rsidP="000B58F1">
            <w:pPr>
              <w:rPr>
                <w:sz w:val="28"/>
                <w:szCs w:val="28"/>
              </w:rPr>
            </w:pPr>
            <w:r w:rsidRPr="00CF14A2">
              <w:rPr>
                <w:sz w:val="28"/>
                <w:szCs w:val="28"/>
              </w:rPr>
              <w:t>вулиця Тимірязєва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Кольорова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966" w:type="dxa"/>
          </w:tcPr>
          <w:p w:rsidR="00FE6FC1" w:rsidRPr="00CF14A2" w:rsidRDefault="00FE6FC1" w:rsidP="000B58F1">
            <w:r w:rsidRPr="00CF14A2">
              <w:rPr>
                <w:sz w:val="28"/>
                <w:szCs w:val="28"/>
              </w:rPr>
              <w:t>вулиця Толстого Л.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Привітна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Pr="00044DC6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вулиця Цілинна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Співуча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вулиця Чайкіної Л.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Марусі Чурай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вулиця Челюскінців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Валерія Лобановського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вулиця Чернишевського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Марко Вовчок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вулиця Чехова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Нечуя-Левицького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вулиця Чкалова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Задорожня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вулиця Степового Фронту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Вокзальна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33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вулиця Жуковського Василя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21099A">
              <w:rPr>
                <w:sz w:val="28"/>
                <w:szCs w:val="28"/>
              </w:rPr>
              <w:t>вулиця</w:t>
            </w:r>
            <w:r>
              <w:rPr>
                <w:sz w:val="28"/>
                <w:szCs w:val="28"/>
              </w:rPr>
              <w:t xml:space="preserve"> Яблунева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tabs>
                <w:tab w:val="left" w:pos="3579"/>
              </w:tabs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 Бешти</w:t>
            </w:r>
          </w:p>
        </w:tc>
        <w:tc>
          <w:tcPr>
            <w:tcW w:w="4536" w:type="dxa"/>
          </w:tcPr>
          <w:p w:rsidR="00FE6FC1" w:rsidRDefault="00FE6FC1" w:rsidP="000B58F1">
            <w:pPr>
              <w:tabs>
                <w:tab w:val="left" w:pos="3579"/>
              </w:tabs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Солов’їний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Декабристів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Мисливський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Донський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Затишний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Московський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Вільний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Невського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Свято-Миколаївський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Попова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вулиця Петриківська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Пушкіна</w:t>
            </w:r>
          </w:p>
        </w:tc>
        <w:tc>
          <w:tcPr>
            <w:tcW w:w="4536" w:type="dxa"/>
          </w:tcPr>
          <w:p w:rsidR="00FE6FC1" w:rsidRPr="00914E8B" w:rsidRDefault="00FE6FC1" w:rsidP="000B58F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вулиця Кобзаря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Радищева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вулиця Барвінкова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B58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Разіна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Мелодійний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Сурікова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Серпневий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Тимірязєва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Гетьманський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Хорошева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Благовісний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Челюскінців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Чумацький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966" w:type="dxa"/>
          </w:tcPr>
          <w:p w:rsidR="00FE6FC1" w:rsidRPr="000B58F1" w:rsidRDefault="00FE6FC1" w:rsidP="000B58F1">
            <w:pPr>
              <w:rPr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 3-й Челюскінців</w:t>
            </w:r>
          </w:p>
        </w:tc>
        <w:tc>
          <w:tcPr>
            <w:tcW w:w="4536" w:type="dxa"/>
          </w:tcPr>
          <w:p w:rsidR="00FE6FC1" w:rsidRPr="00ED706E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Джерельний</w:t>
            </w:r>
          </w:p>
        </w:tc>
      </w:tr>
      <w:tr w:rsidR="00FE6FC1" w:rsidRPr="00044DC6" w:rsidTr="001A4056">
        <w:tc>
          <w:tcPr>
            <w:tcW w:w="570" w:type="dxa"/>
          </w:tcPr>
          <w:p w:rsidR="00FE6FC1" w:rsidRDefault="00FE6FC1" w:rsidP="00044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3966" w:type="dxa"/>
          </w:tcPr>
          <w:p w:rsidR="00FE6FC1" w:rsidRPr="000B58F1" w:rsidRDefault="00FE6FC1" w:rsidP="000B58F1">
            <w:r w:rsidRPr="000B58F1">
              <w:rPr>
                <w:sz w:val="28"/>
                <w:szCs w:val="28"/>
              </w:rPr>
              <w:t>провулок Чкалова</w:t>
            </w:r>
          </w:p>
        </w:tc>
        <w:tc>
          <w:tcPr>
            <w:tcW w:w="4536" w:type="dxa"/>
          </w:tcPr>
          <w:p w:rsidR="00FE6FC1" w:rsidRPr="00A14D8B" w:rsidRDefault="00FE6FC1" w:rsidP="000B58F1">
            <w:pPr>
              <w:rPr>
                <w:b/>
                <w:sz w:val="28"/>
                <w:szCs w:val="28"/>
              </w:rPr>
            </w:pPr>
            <w:r w:rsidRPr="000B58F1">
              <w:rPr>
                <w:sz w:val="28"/>
                <w:szCs w:val="28"/>
              </w:rPr>
              <w:t>провулок</w:t>
            </w:r>
            <w:r>
              <w:rPr>
                <w:sz w:val="28"/>
                <w:szCs w:val="28"/>
              </w:rPr>
              <w:t xml:space="preserve"> Зелений</w:t>
            </w:r>
          </w:p>
        </w:tc>
      </w:tr>
    </w:tbl>
    <w:p w:rsidR="00FE6FC1" w:rsidRDefault="00FE6FC1" w:rsidP="0002506D">
      <w:pPr>
        <w:rPr>
          <w:sz w:val="28"/>
          <w:szCs w:val="28"/>
        </w:rPr>
      </w:pPr>
    </w:p>
    <w:p w:rsidR="00FE6FC1" w:rsidRPr="00B5068C" w:rsidRDefault="00FE6FC1" w:rsidP="0002506D">
      <w:pPr>
        <w:rPr>
          <w:sz w:val="28"/>
          <w:szCs w:val="28"/>
        </w:rPr>
      </w:pPr>
    </w:p>
    <w:p w:rsidR="00FE6FC1" w:rsidRDefault="00FE6FC1" w:rsidP="0002506D">
      <w:pPr>
        <w:rPr>
          <w:sz w:val="28"/>
          <w:szCs w:val="28"/>
        </w:rPr>
      </w:pPr>
    </w:p>
    <w:p w:rsidR="00FE6FC1" w:rsidRDefault="00FE6FC1" w:rsidP="0002506D">
      <w:pPr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Сергій ОСТРЕНКО</w:t>
      </w:r>
    </w:p>
    <w:sectPr w:rsidR="00FE6FC1" w:rsidSect="00555DC9">
      <w:headerReference w:type="even" r:id="rId7"/>
      <w:headerReference w:type="default" r:id="rId8"/>
      <w:pgSz w:w="11906" w:h="16838"/>
      <w:pgMar w:top="568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FC1" w:rsidRDefault="00FE6FC1">
      <w:r>
        <w:separator/>
      </w:r>
    </w:p>
  </w:endnote>
  <w:endnote w:type="continuationSeparator" w:id="0">
    <w:p w:rsidR="00FE6FC1" w:rsidRDefault="00FE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Georgia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FC1" w:rsidRDefault="00FE6FC1">
      <w:r>
        <w:separator/>
      </w:r>
    </w:p>
  </w:footnote>
  <w:footnote w:type="continuationSeparator" w:id="0">
    <w:p w:rsidR="00FE6FC1" w:rsidRDefault="00FE6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FC1" w:rsidRDefault="00FE6FC1" w:rsidP="00CE6A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6FC1" w:rsidRDefault="00FE6F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FC1" w:rsidRDefault="00FE6FC1" w:rsidP="00CE6A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E6FC1" w:rsidRDefault="00FE6F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0763B35"/>
    <w:multiLevelType w:val="hybridMultilevel"/>
    <w:tmpl w:val="F7BC80B2"/>
    <w:lvl w:ilvl="0" w:tplc="24600090">
      <w:numFmt w:val="bullet"/>
      <w:lvlText w:val="-"/>
      <w:lvlJc w:val="left"/>
      <w:pPr>
        <w:tabs>
          <w:tab w:val="num" w:pos="1143"/>
        </w:tabs>
        <w:ind w:left="114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2">
    <w:nsid w:val="32FD609E"/>
    <w:multiLevelType w:val="hybridMultilevel"/>
    <w:tmpl w:val="97007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CB4E59"/>
    <w:multiLevelType w:val="hybridMultilevel"/>
    <w:tmpl w:val="E7985D7E"/>
    <w:lvl w:ilvl="0" w:tplc="71F8D256">
      <w:numFmt w:val="bullet"/>
      <w:lvlText w:val="-"/>
      <w:lvlJc w:val="left"/>
      <w:pPr>
        <w:tabs>
          <w:tab w:val="num" w:pos="1440"/>
        </w:tabs>
        <w:ind w:left="1440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73653EC"/>
    <w:multiLevelType w:val="multilevel"/>
    <w:tmpl w:val="9F2023C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F01"/>
    <w:rsid w:val="0000593F"/>
    <w:rsid w:val="00006379"/>
    <w:rsid w:val="00015269"/>
    <w:rsid w:val="000172D9"/>
    <w:rsid w:val="00017A3A"/>
    <w:rsid w:val="000239C7"/>
    <w:rsid w:val="0002506D"/>
    <w:rsid w:val="00030B7B"/>
    <w:rsid w:val="0003473E"/>
    <w:rsid w:val="000418B7"/>
    <w:rsid w:val="00044DC6"/>
    <w:rsid w:val="00045911"/>
    <w:rsid w:val="0004668E"/>
    <w:rsid w:val="00092645"/>
    <w:rsid w:val="000A1478"/>
    <w:rsid w:val="000B21C0"/>
    <w:rsid w:val="000B4493"/>
    <w:rsid w:val="000B58F1"/>
    <w:rsid w:val="000E58BB"/>
    <w:rsid w:val="00105220"/>
    <w:rsid w:val="00112DD0"/>
    <w:rsid w:val="00134F78"/>
    <w:rsid w:val="00147D14"/>
    <w:rsid w:val="00151324"/>
    <w:rsid w:val="00163CFB"/>
    <w:rsid w:val="00165515"/>
    <w:rsid w:val="001A03DA"/>
    <w:rsid w:val="001A4056"/>
    <w:rsid w:val="001A5EB3"/>
    <w:rsid w:val="001A71A0"/>
    <w:rsid w:val="001D169C"/>
    <w:rsid w:val="0020267D"/>
    <w:rsid w:val="0021099A"/>
    <w:rsid w:val="00216ADF"/>
    <w:rsid w:val="00220076"/>
    <w:rsid w:val="00283488"/>
    <w:rsid w:val="002A0032"/>
    <w:rsid w:val="002A72AF"/>
    <w:rsid w:val="002A7C67"/>
    <w:rsid w:val="002B1C95"/>
    <w:rsid w:val="00301523"/>
    <w:rsid w:val="0033383E"/>
    <w:rsid w:val="00336990"/>
    <w:rsid w:val="003752E9"/>
    <w:rsid w:val="0038740E"/>
    <w:rsid w:val="003A1B77"/>
    <w:rsid w:val="003B3064"/>
    <w:rsid w:val="003E2396"/>
    <w:rsid w:val="003E30DD"/>
    <w:rsid w:val="004212E5"/>
    <w:rsid w:val="0043395A"/>
    <w:rsid w:val="00441D89"/>
    <w:rsid w:val="00443722"/>
    <w:rsid w:val="00445D2E"/>
    <w:rsid w:val="004978C5"/>
    <w:rsid w:val="004A5416"/>
    <w:rsid w:val="004C5C6B"/>
    <w:rsid w:val="004E161E"/>
    <w:rsid w:val="004E2068"/>
    <w:rsid w:val="00503039"/>
    <w:rsid w:val="00504579"/>
    <w:rsid w:val="0051225E"/>
    <w:rsid w:val="00520461"/>
    <w:rsid w:val="00524B71"/>
    <w:rsid w:val="00527403"/>
    <w:rsid w:val="0053403D"/>
    <w:rsid w:val="00536A38"/>
    <w:rsid w:val="00555DC9"/>
    <w:rsid w:val="00557C2C"/>
    <w:rsid w:val="00567779"/>
    <w:rsid w:val="0057128E"/>
    <w:rsid w:val="005753D1"/>
    <w:rsid w:val="005757C8"/>
    <w:rsid w:val="00577381"/>
    <w:rsid w:val="0057788B"/>
    <w:rsid w:val="005A6F7D"/>
    <w:rsid w:val="005B0EF9"/>
    <w:rsid w:val="005C47E8"/>
    <w:rsid w:val="005E1046"/>
    <w:rsid w:val="005E3C51"/>
    <w:rsid w:val="005F361B"/>
    <w:rsid w:val="006305BD"/>
    <w:rsid w:val="0063770D"/>
    <w:rsid w:val="00650E61"/>
    <w:rsid w:val="00672E54"/>
    <w:rsid w:val="006A684E"/>
    <w:rsid w:val="006B354F"/>
    <w:rsid w:val="006D4BAD"/>
    <w:rsid w:val="006E2990"/>
    <w:rsid w:val="006E2AD9"/>
    <w:rsid w:val="006F4E5A"/>
    <w:rsid w:val="007006EA"/>
    <w:rsid w:val="0072115D"/>
    <w:rsid w:val="0072490D"/>
    <w:rsid w:val="00740F59"/>
    <w:rsid w:val="007517F5"/>
    <w:rsid w:val="007644A3"/>
    <w:rsid w:val="007A2278"/>
    <w:rsid w:val="007B3D8C"/>
    <w:rsid w:val="007B400F"/>
    <w:rsid w:val="007E4223"/>
    <w:rsid w:val="007E7A44"/>
    <w:rsid w:val="007F32E2"/>
    <w:rsid w:val="00817F25"/>
    <w:rsid w:val="00833DEE"/>
    <w:rsid w:val="00840315"/>
    <w:rsid w:val="00847253"/>
    <w:rsid w:val="00866012"/>
    <w:rsid w:val="008A6DBA"/>
    <w:rsid w:val="008A7E5D"/>
    <w:rsid w:val="008B36C9"/>
    <w:rsid w:val="008C326A"/>
    <w:rsid w:val="008D1525"/>
    <w:rsid w:val="008D3725"/>
    <w:rsid w:val="008F7490"/>
    <w:rsid w:val="00905F53"/>
    <w:rsid w:val="00914E8B"/>
    <w:rsid w:val="00916C6E"/>
    <w:rsid w:val="009525A0"/>
    <w:rsid w:val="009763AA"/>
    <w:rsid w:val="00990110"/>
    <w:rsid w:val="009953C9"/>
    <w:rsid w:val="009954C7"/>
    <w:rsid w:val="009A7992"/>
    <w:rsid w:val="009C400E"/>
    <w:rsid w:val="009F03F7"/>
    <w:rsid w:val="00A14D8B"/>
    <w:rsid w:val="00A156AE"/>
    <w:rsid w:val="00A276D1"/>
    <w:rsid w:val="00A46FF8"/>
    <w:rsid w:val="00A57709"/>
    <w:rsid w:val="00A708F0"/>
    <w:rsid w:val="00A80C88"/>
    <w:rsid w:val="00A80F5B"/>
    <w:rsid w:val="00A8148E"/>
    <w:rsid w:val="00A8435A"/>
    <w:rsid w:val="00A84694"/>
    <w:rsid w:val="00A91458"/>
    <w:rsid w:val="00A97CC5"/>
    <w:rsid w:val="00AC07E6"/>
    <w:rsid w:val="00AC6901"/>
    <w:rsid w:val="00AF5AC7"/>
    <w:rsid w:val="00B065C9"/>
    <w:rsid w:val="00B24282"/>
    <w:rsid w:val="00B5068C"/>
    <w:rsid w:val="00B7029F"/>
    <w:rsid w:val="00B755E2"/>
    <w:rsid w:val="00B87D96"/>
    <w:rsid w:val="00BA223E"/>
    <w:rsid w:val="00BB1D2B"/>
    <w:rsid w:val="00BB2907"/>
    <w:rsid w:val="00BB2E75"/>
    <w:rsid w:val="00BB3CEE"/>
    <w:rsid w:val="00BC2A50"/>
    <w:rsid w:val="00BD2A83"/>
    <w:rsid w:val="00BE35D1"/>
    <w:rsid w:val="00BE3F80"/>
    <w:rsid w:val="00C047CA"/>
    <w:rsid w:val="00C25009"/>
    <w:rsid w:val="00C3077C"/>
    <w:rsid w:val="00C318F7"/>
    <w:rsid w:val="00C3690B"/>
    <w:rsid w:val="00C676FB"/>
    <w:rsid w:val="00C964B8"/>
    <w:rsid w:val="00CA74E0"/>
    <w:rsid w:val="00CD2769"/>
    <w:rsid w:val="00CD27A1"/>
    <w:rsid w:val="00CD2A3F"/>
    <w:rsid w:val="00CE6AC4"/>
    <w:rsid w:val="00CE71BD"/>
    <w:rsid w:val="00CF02E3"/>
    <w:rsid w:val="00CF14A2"/>
    <w:rsid w:val="00CF6422"/>
    <w:rsid w:val="00D23899"/>
    <w:rsid w:val="00D57953"/>
    <w:rsid w:val="00D64494"/>
    <w:rsid w:val="00D70F67"/>
    <w:rsid w:val="00D86DE8"/>
    <w:rsid w:val="00D87D7A"/>
    <w:rsid w:val="00DC0003"/>
    <w:rsid w:val="00DD02FD"/>
    <w:rsid w:val="00E22243"/>
    <w:rsid w:val="00E25C5A"/>
    <w:rsid w:val="00E31ACF"/>
    <w:rsid w:val="00E37FBC"/>
    <w:rsid w:val="00E4639B"/>
    <w:rsid w:val="00E55B6A"/>
    <w:rsid w:val="00E56B74"/>
    <w:rsid w:val="00E612E1"/>
    <w:rsid w:val="00E65800"/>
    <w:rsid w:val="00E86553"/>
    <w:rsid w:val="00E94C90"/>
    <w:rsid w:val="00EB5222"/>
    <w:rsid w:val="00EC4946"/>
    <w:rsid w:val="00ED706E"/>
    <w:rsid w:val="00EF0F01"/>
    <w:rsid w:val="00F007A5"/>
    <w:rsid w:val="00F25E7B"/>
    <w:rsid w:val="00F42780"/>
    <w:rsid w:val="00F54FCB"/>
    <w:rsid w:val="00F66C42"/>
    <w:rsid w:val="00F70E03"/>
    <w:rsid w:val="00F83752"/>
    <w:rsid w:val="00F84687"/>
    <w:rsid w:val="00FA7C3B"/>
    <w:rsid w:val="00FB4F45"/>
    <w:rsid w:val="00FC6A43"/>
    <w:rsid w:val="00FD3F89"/>
    <w:rsid w:val="00FD583E"/>
    <w:rsid w:val="00FD7F47"/>
    <w:rsid w:val="00FE6FC1"/>
    <w:rsid w:val="00FF2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lang w:val="uk-UA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147"/>
      <w:jc w:val="both"/>
      <w:outlineLvl w:val="6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5CD1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5CD1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CD1"/>
    <w:rPr>
      <w:rFonts w:asciiTheme="majorHAnsi" w:eastAsiaTheme="majorEastAsia" w:hAnsiTheme="majorHAnsi" w:cstheme="majorBidi"/>
      <w:b/>
      <w:bCs/>
      <w:sz w:val="26"/>
      <w:szCs w:val="26"/>
      <w:lang w:val="uk-UA"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CD1"/>
    <w:rPr>
      <w:rFonts w:asciiTheme="minorHAnsi" w:eastAsiaTheme="minorEastAsia" w:hAnsiTheme="minorHAnsi" w:cstheme="minorBidi"/>
      <w:b/>
      <w:bCs/>
      <w:sz w:val="28"/>
      <w:szCs w:val="28"/>
      <w:lang w:val="uk-UA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5CD1"/>
    <w:rPr>
      <w:rFonts w:asciiTheme="minorHAnsi" w:eastAsiaTheme="minorEastAsia" w:hAnsiTheme="minorHAnsi" w:cstheme="minorBidi"/>
      <w:b/>
      <w:bCs/>
      <w:i/>
      <w:iCs/>
      <w:sz w:val="26"/>
      <w:szCs w:val="26"/>
      <w:lang w:val="uk-UA"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5CD1"/>
    <w:rPr>
      <w:rFonts w:asciiTheme="minorHAnsi" w:eastAsiaTheme="minorEastAsia" w:hAnsiTheme="minorHAnsi" w:cstheme="minorBidi"/>
      <w:b/>
      <w:bCs/>
      <w:sz w:val="22"/>
      <w:szCs w:val="22"/>
      <w:lang w:val="uk-UA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5CD1"/>
    <w:rPr>
      <w:rFonts w:asciiTheme="minorHAnsi" w:eastAsiaTheme="minorEastAsia" w:hAnsiTheme="minorHAnsi" w:cstheme="minorBidi"/>
      <w:sz w:val="24"/>
      <w:szCs w:val="24"/>
      <w:lang w:val="uk-UA" w:eastAsia="ar-SA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">
    <w:name w:val="Основной шрифт абзаца1"/>
  </w:style>
  <w:style w:type="character" w:customStyle="1" w:styleId="a">
    <w:name w:val="Маркеры списка"/>
    <w:rPr>
      <w:rFonts w:ascii="StarSymbol" w:eastAsia="Times New Roman" w:hAnsi="StarSymbol"/>
      <w:sz w:val="18"/>
    </w:rPr>
  </w:style>
  <w:style w:type="character" w:customStyle="1" w:styleId="a0">
    <w:name w:val="Символ нумерации"/>
  </w:style>
  <w:style w:type="paragraph" w:customStyle="1" w:styleId="a1">
    <w:name w:val="Заголовок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CD1"/>
    <w:rPr>
      <w:lang w:val="uk-UA" w:eastAsia="ar-SA"/>
    </w:rPr>
  </w:style>
  <w:style w:type="paragraph" w:styleId="List">
    <w:name w:val="List"/>
    <w:basedOn w:val="BodyText"/>
    <w:uiPriority w:val="99"/>
    <w:rPr>
      <w:rFonts w:ascii="Arial" w:hAnsi="Arial" w:cs="Tahoma"/>
    </w:rPr>
  </w:style>
  <w:style w:type="paragraph" w:customStyle="1" w:styleId="10">
    <w:name w:val="Название1"/>
    <w:basedOn w:val="Normal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Normal"/>
    <w:pPr>
      <w:suppressLineNumbers/>
    </w:pPr>
    <w:rPr>
      <w:rFonts w:ascii="Arial" w:hAnsi="Arial" w:cs="Tahoma"/>
    </w:rPr>
  </w:style>
  <w:style w:type="paragraph" w:styleId="BodyTextIndent">
    <w:name w:val="Body Text Indent"/>
    <w:basedOn w:val="Normal"/>
    <w:link w:val="BodyTextIndentChar"/>
    <w:uiPriority w:val="99"/>
    <w:pPr>
      <w:ind w:firstLine="567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5CD1"/>
    <w:rPr>
      <w:lang w:val="uk-UA" w:eastAsia="ar-SA"/>
    </w:rPr>
  </w:style>
  <w:style w:type="paragraph" w:customStyle="1" w:styleId="21">
    <w:name w:val="Основной текст с отступом 21"/>
    <w:basedOn w:val="Normal"/>
    <w:pPr>
      <w:ind w:firstLine="567"/>
      <w:jc w:val="both"/>
    </w:pPr>
    <w:rPr>
      <w:sz w:val="28"/>
    </w:rPr>
  </w:style>
  <w:style w:type="paragraph" w:customStyle="1" w:styleId="12">
    <w:name w:val="Название объекта1"/>
    <w:basedOn w:val="Normal"/>
    <w:next w:val="Normal"/>
    <w:rPr>
      <w:b/>
      <w:bCs/>
      <w:sz w:val="28"/>
    </w:rPr>
  </w:style>
  <w:style w:type="paragraph" w:customStyle="1" w:styleId="a2">
    <w:name w:val="Содержимое таблицы"/>
    <w:basedOn w:val="Normal"/>
    <w:pPr>
      <w:suppressLineNumbers/>
    </w:pPr>
  </w:style>
  <w:style w:type="paragraph" w:customStyle="1" w:styleId="a3">
    <w:name w:val="Заголовок таблицы"/>
    <w:basedOn w:val="a2"/>
    <w:pPr>
      <w:jc w:val="center"/>
    </w:pPr>
    <w:rPr>
      <w:b/>
      <w:bCs/>
    </w:rPr>
  </w:style>
  <w:style w:type="character" w:customStyle="1" w:styleId="a4">
    <w:name w:val="Основной текст Знак"/>
    <w:basedOn w:val="DefaultParagraphFont"/>
    <w:rPr>
      <w:rFonts w:cs="Times New Roman"/>
      <w:sz w:val="24"/>
      <w:lang w:val="uk-UA" w:eastAsia="ar-SA" w:bidi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BodyTextIndent2">
    <w:name w:val="Body Text Indent 2"/>
    <w:basedOn w:val="Normal"/>
    <w:link w:val="BodyTextIndent2Char"/>
    <w:uiPriority w:val="99"/>
    <w:pPr>
      <w:spacing w:line="360" w:lineRule="auto"/>
      <w:ind w:firstLine="426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05CD1"/>
    <w:rPr>
      <w:lang w:val="uk-UA" w:eastAsia="ar-SA"/>
    </w:rPr>
  </w:style>
  <w:style w:type="character" w:styleId="Hyperlink">
    <w:name w:val="Hyperlink"/>
    <w:basedOn w:val="DefaultParagraphFont"/>
    <w:uiPriority w:val="99"/>
    <w:unhideWhenUsed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CD1"/>
    <w:rPr>
      <w:sz w:val="0"/>
      <w:szCs w:val="0"/>
      <w:lang w:val="uk-UA" w:eastAsia="ar-SA"/>
    </w:rPr>
  </w:style>
  <w:style w:type="character" w:customStyle="1" w:styleId="a5">
    <w:name w:val="Текст выноски Знак"/>
    <w:basedOn w:val="DefaultParagraphFont"/>
    <w:semiHidden/>
    <w:rPr>
      <w:rFonts w:ascii="Tahoma" w:hAnsi="Tahoma" w:cs="Tahoma"/>
      <w:sz w:val="16"/>
      <w:szCs w:val="16"/>
      <w:lang w:val="uk-UA" w:eastAsia="ar-SA" w:bidi="ar-SA"/>
    </w:rPr>
  </w:style>
  <w:style w:type="paragraph" w:customStyle="1" w:styleId="FR2">
    <w:name w:val="FR2"/>
    <w:pPr>
      <w:widowControl w:val="0"/>
      <w:spacing w:before="220"/>
    </w:pPr>
    <w:rPr>
      <w:sz w:val="22"/>
    </w:rPr>
  </w:style>
  <w:style w:type="paragraph" w:styleId="HTMLPreformatted">
    <w:name w:val="HTML Preformatted"/>
    <w:basedOn w:val="Normal"/>
    <w:link w:val="HTMLPreformattedChar"/>
    <w:uiPriority w:val="99"/>
    <w:rsid w:val="00112D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5CD1"/>
    <w:rPr>
      <w:rFonts w:ascii="Courier New" w:hAnsi="Courier New" w:cs="Courier New"/>
      <w:lang w:val="uk-UA" w:eastAsia="ar-SA"/>
    </w:rPr>
  </w:style>
  <w:style w:type="paragraph" w:customStyle="1" w:styleId="rvps2">
    <w:name w:val="rvps2"/>
    <w:basedOn w:val="Normal"/>
    <w:rsid w:val="001A71A0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a6">
    <w:name w:val="Абзац списка"/>
    <w:basedOn w:val="Normal"/>
    <w:qFormat/>
    <w:rsid w:val="006A684E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character" w:styleId="Strong">
    <w:name w:val="Strong"/>
    <w:basedOn w:val="DefaultParagraphFont"/>
    <w:uiPriority w:val="22"/>
    <w:qFormat/>
    <w:rsid w:val="006A684E"/>
    <w:rPr>
      <w:rFonts w:cs="Times New Roman"/>
      <w:b/>
      <w:bCs/>
    </w:rPr>
  </w:style>
  <w:style w:type="table" w:styleId="TableGrid">
    <w:name w:val="Table Grid"/>
    <w:basedOn w:val="TableNormal"/>
    <w:uiPriority w:val="59"/>
    <w:rsid w:val="00025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55D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5CD1"/>
    <w:rPr>
      <w:lang w:val="uk-UA" w:eastAsia="ar-SA"/>
    </w:rPr>
  </w:style>
  <w:style w:type="character" w:styleId="PageNumber">
    <w:name w:val="page number"/>
    <w:basedOn w:val="DefaultParagraphFont"/>
    <w:uiPriority w:val="99"/>
    <w:rsid w:val="00555D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79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592</TotalTime>
  <Pages>1</Pages>
  <Words>414</Words>
  <Characters>2361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dc:description/>
  <cp:lastModifiedBy>arch6</cp:lastModifiedBy>
  <cp:revision>15</cp:revision>
  <cp:lastPrinted>2022-12-07T12:07:00Z</cp:lastPrinted>
  <dcterms:created xsi:type="dcterms:W3CDTF">2022-09-30T08:11:00Z</dcterms:created>
  <dcterms:modified xsi:type="dcterms:W3CDTF">2022-12-07T12:08:00Z</dcterms:modified>
</cp:coreProperties>
</file>